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F8EC1" w14:textId="77777777" w:rsidR="00241D30" w:rsidRDefault="00241D30" w:rsidP="00241D30">
      <w:pPr>
        <w:pStyle w:val="NoSpacing"/>
      </w:pPr>
      <w:r>
        <w:rPr>
          <w:u w:val="single"/>
        </w:rPr>
        <w:t>Robert KELDESYK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14:paraId="52945D3A" w14:textId="77777777" w:rsidR="00241D30" w:rsidRDefault="00241D30" w:rsidP="00241D30">
      <w:pPr>
        <w:pStyle w:val="NoSpacing"/>
      </w:pPr>
    </w:p>
    <w:p w14:paraId="20C94F1E" w14:textId="77777777" w:rsidR="00241D30" w:rsidRDefault="00241D30" w:rsidP="00241D30">
      <w:pPr>
        <w:pStyle w:val="NoSpacing"/>
      </w:pPr>
    </w:p>
    <w:p w14:paraId="65ECEB97" w14:textId="4EC1F690" w:rsidR="00241D30" w:rsidRDefault="00241D30" w:rsidP="00241D30">
      <w:pPr>
        <w:pStyle w:val="NoSpacing"/>
      </w:pPr>
      <w:r>
        <w:tab/>
        <w:t>1450</w:t>
      </w:r>
      <w:r>
        <w:tab/>
        <w:t xml:space="preserve">He and </w:t>
      </w:r>
      <w:r>
        <w:t>William Tesedale</w:t>
      </w:r>
      <w:bookmarkStart w:id="0" w:name="_GoBack"/>
      <w:bookmarkEnd w:id="0"/>
      <w:r>
        <w:t>(q.v.) granted the lordship of Deepdale,</w:t>
      </w:r>
    </w:p>
    <w:p w14:paraId="4D16FAD0" w14:textId="77777777" w:rsidR="00241D30" w:rsidRDefault="00241D30" w:rsidP="00241D30">
      <w:pPr>
        <w:pStyle w:val="NoSpacing"/>
      </w:pPr>
      <w:r>
        <w:tab/>
      </w:r>
      <w:r>
        <w:tab/>
        <w:t>Westmoreland, to John Lancaster(q.v.).</w:t>
      </w:r>
    </w:p>
    <w:p w14:paraId="05A0DA2E" w14:textId="77777777" w:rsidR="00241D30" w:rsidRDefault="00241D30" w:rsidP="00241D30">
      <w:pPr>
        <w:pStyle w:val="NoSpacing"/>
      </w:pPr>
      <w:r>
        <w:tab/>
      </w:r>
      <w:r>
        <w:tab/>
        <w:t>(P.R.O. ref. D HG/113)</w:t>
      </w:r>
    </w:p>
    <w:p w14:paraId="06DEB74F" w14:textId="77777777" w:rsidR="00241D30" w:rsidRDefault="00241D30" w:rsidP="00241D30">
      <w:pPr>
        <w:pStyle w:val="NoSpacing"/>
      </w:pPr>
    </w:p>
    <w:p w14:paraId="292B05B4" w14:textId="77777777" w:rsidR="00241D30" w:rsidRDefault="00241D30" w:rsidP="00241D30">
      <w:pPr>
        <w:pStyle w:val="NoSpacing"/>
      </w:pPr>
    </w:p>
    <w:p w14:paraId="7286801D" w14:textId="77777777" w:rsidR="00241D30" w:rsidRPr="000D2D12" w:rsidRDefault="00241D30" w:rsidP="00241D30">
      <w:pPr>
        <w:pStyle w:val="NoSpacing"/>
      </w:pPr>
      <w:r>
        <w:t>18 April 2019</w:t>
      </w:r>
    </w:p>
    <w:p w14:paraId="7EC858E5" w14:textId="1543BB92" w:rsidR="006B2F86" w:rsidRPr="00241D30" w:rsidRDefault="00241D30" w:rsidP="00E71FC3">
      <w:pPr>
        <w:pStyle w:val="NoSpacing"/>
      </w:pPr>
    </w:p>
    <w:sectPr w:rsidR="006B2F86" w:rsidRPr="00241D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67F82" w14:textId="77777777" w:rsidR="00241D30" w:rsidRDefault="00241D30" w:rsidP="00E71FC3">
      <w:pPr>
        <w:spacing w:after="0" w:line="240" w:lineRule="auto"/>
      </w:pPr>
      <w:r>
        <w:separator/>
      </w:r>
    </w:p>
  </w:endnote>
  <w:endnote w:type="continuationSeparator" w:id="0">
    <w:p w14:paraId="7C7C62A6" w14:textId="77777777" w:rsidR="00241D30" w:rsidRDefault="00241D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AD8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7445F" w14:textId="77777777" w:rsidR="00241D30" w:rsidRDefault="00241D30" w:rsidP="00E71FC3">
      <w:pPr>
        <w:spacing w:after="0" w:line="240" w:lineRule="auto"/>
      </w:pPr>
      <w:r>
        <w:separator/>
      </w:r>
    </w:p>
  </w:footnote>
  <w:footnote w:type="continuationSeparator" w:id="0">
    <w:p w14:paraId="7AAA077F" w14:textId="77777777" w:rsidR="00241D30" w:rsidRDefault="00241D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D30"/>
    <w:rsid w:val="001A7C09"/>
    <w:rsid w:val="00241D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71528"/>
  <w15:chartTrackingRefBased/>
  <w15:docId w15:val="{0FC7E9BA-F5B1-483A-82EE-132CE96E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2019-04-18T19:35:00Z</dcterms:created>
  <dcterms:modified xsi:type="dcterms:W3CDTF">2019-04-18T19:37:00Z</dcterms:modified>
</cp:coreProperties>
</file>